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Surrey Heath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Surrey Heath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Surrey Heath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Surrey Heath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Surrey Heath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Surrey Heath are estimated to have a score of 1-2 on the PGSI (low-risk gambling), whilst </w:t>
      </w:r>
      <w:r w:rsidRPr="00773DF7">
        <w:rPr>
          <w:rFonts w:ascii="Libre Franklin Light" w:hAnsi="Libre Franklin Light" w:cs="Calibri Light"/>
          <w:b/>
          <w:bCs/>
          <w:color w:val="C45911" w:themeColor="accent2" w:themeShade="BF"/>
        </w:rPr>
        <w:t xml:space="preserve">2.9%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56.5% </w:t>
      </w:r>
      <w:r w:rsidRPr="004747BF">
        <w:rPr>
          <w:rFonts w:ascii="Libre Franklin Light" w:eastAsia="Times New Roman" w:hAnsi="Libre Franklin Light" w:cs="Calibri Light"/>
        </w:rPr>
        <w:t xml:space="preserve">of those respondents classified as PGSI 8+ in Surrey Heath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Surrey Heath is estimated to be </w:t>
      </w:r>
      <w:r w:rsidRPr="00773DF7">
        <w:rPr>
          <w:rFonts w:ascii="Libre Franklin Light" w:eastAsia="Times New Roman" w:hAnsi="Libre Franklin Light" w:cs="Calibri Light"/>
          <w:b/>
          <w:bCs/>
          <w:color w:val="C45911" w:themeColor="accent2" w:themeShade="BF"/>
        </w:rPr>
        <w:t xml:space="preserve">£1,302,710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Surrey Heath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Surrey Heath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Surrey Heath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Surrey Heath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urrey Hea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Surrey Heath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urrey Hea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Surrey Heath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21.4%</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Surrey Heath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urrey Hea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Surrey Heath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Surrey Heath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Surrey Heath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Surrey Heath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Surrey Heath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Surrey Heath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£1,302,710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Surrey Heath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£21,219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£438,821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£31,436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£8,841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£16,209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£786,184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£1,302,710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Surrey Heath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Surrey Heath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Surrey Heath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Surrey Heath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14.5%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Surrey Heath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Surrey Heath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47.5%</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Surrey Heath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Surrey Heath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Surrey Heath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14.5%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Surrey Heath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Surrey Heath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Surrey Heath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1C0504A1-142D-47AE-8FF4-5C9A47E5B51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